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6B23E" w14:textId="77777777" w:rsidR="003804C1" w:rsidRDefault="003804C1" w:rsidP="003804C1">
      <w:pPr>
        <w:rPr>
          <w:b/>
        </w:rPr>
      </w:pPr>
      <w:r w:rsidRPr="003804C1">
        <w:rPr>
          <w:b/>
        </w:rPr>
        <w:t>Bürgschaftsurkunde</w:t>
      </w:r>
    </w:p>
    <w:p w14:paraId="3740CA04"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5C803F3C" w14:textId="77777777">
        <w:tc>
          <w:tcPr>
            <w:tcW w:w="9720" w:type="dxa"/>
            <w:noWrap/>
            <w:tcMar>
              <w:left w:w="28" w:type="dxa"/>
            </w:tcMar>
            <w:vAlign w:val="center"/>
          </w:tcPr>
          <w:p w14:paraId="4B92DEF5"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00F3683A" w14:textId="77777777">
        <w:trPr>
          <w:trHeight w:hRule="exact" w:val="1350"/>
        </w:trPr>
        <w:tc>
          <w:tcPr>
            <w:tcW w:w="9720" w:type="dxa"/>
            <w:noWrap/>
            <w:tcMar>
              <w:left w:w="28" w:type="dxa"/>
            </w:tcMar>
            <w:vAlign w:val="center"/>
          </w:tcPr>
          <w:p w14:paraId="3F06BFA8" w14:textId="77777777" w:rsidR="003804C1" w:rsidRPr="00D064D0" w:rsidRDefault="003804C1" w:rsidP="003804C1"/>
        </w:tc>
      </w:tr>
    </w:tbl>
    <w:p w14:paraId="14F22488" w14:textId="77777777" w:rsidR="003804C1" w:rsidRPr="00D064D0" w:rsidRDefault="003804C1" w:rsidP="003804C1">
      <w:pPr>
        <w:spacing w:before="120"/>
      </w:pPr>
      <w:r>
        <w:t>und</w:t>
      </w:r>
    </w:p>
    <w:p w14:paraId="2870365F"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4A48D3" w:rsidRPr="004A48D3" w14:paraId="7B757AD7"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59ED30C9" w14:textId="4190240A" w:rsidR="003804C1" w:rsidRPr="004A48D3" w:rsidRDefault="00461425" w:rsidP="000922A7">
            <w:pPr>
              <w:ind w:right="140"/>
              <w:jc w:val="both"/>
              <w:rPr>
                <w:color w:val="365F91" w:themeColor="accent1" w:themeShade="BF"/>
              </w:rPr>
            </w:pPr>
            <w:sdt>
              <w:sdtPr>
                <w:rPr>
                  <w:rFonts w:ascii="Tahoma" w:hAnsi="Tahoma" w:cs="Tahoma"/>
                  <w:color w:val="365F91" w:themeColor="accent1" w:themeShade="BF"/>
                </w:rPr>
                <w:id w:val="-1969422105"/>
                <w:placeholder>
                  <w:docPart w:val="8194B2EF6802449882A34A8DBE0B6956"/>
                </w:placeholder>
                <w:dropDownList>
                  <w:listItem w:value="Wählen Sie ein Element aus."/>
                  <w:listItem w:displayText="Stadt Heimbach, Der Bürgermeister, Hengebachstr. 14, 52396 Heimbach" w:value="Stadt Heimbach, Der Bürgermeister, Hengebachstr. 14, 52396 Heimbach"/>
                  <w:listItem w:displayText="Gemeinde Inden, der Bürgermeister, Rathausstr. 1, 52459 Inden" w:value="Gemeinde Inden, der Bürgermeister, Rathausstr. 1, 52459 Inden"/>
                  <w:listItem w:displayText="Gemeinde Hürtgenwald, Der Bürgermeister, August-Scholl-Str. 5, 52393 Hürtgenwald" w:value="Gemeinde Hürtgenwald, Der Bürgermeister, August-Scholl-Str. 5, 52393 Hürtgenwald"/>
                  <w:listItem w:displayText="Stadt Linnich, Die Bürgermeisterin, Rurdorfer Str. 64, 52441 Linnich" w:value="Stadt Linnich, Die Bürgermeisterin, Rurdorfer Str. 64, 52441 Linnich"/>
                  <w:listItem w:displayText="Gemeinde Merzenich, Der Bürgermeister, Valdersweg 1, 52399 Merzenich" w:value="Gemeinde Merzenich, Der Bürgermeister, Valdersweg 1, 52399 Merzenich"/>
                  <w:listItem w:displayText="Gemeinde Niederzier, Der Bürgermeister, Rathausstr. 8, 52382 Niederzier" w:value="Gemeinde Niederzier, Der Bürgermeister, Rathausstr. 8, 52382 Niederzier"/>
                  <w:listItem w:displayText="Gemeinde Langerwehe, Der Bürgermeister, Schünthaler Str. 4, 52379 Langerwehe" w:value="Gemeinde Langerwehe, Der Bürgermeister, Schünthaler Str. 4, 52379 Langerwehe"/>
                  <w:listItem w:displayText="Stadt Nideggen, Der Bürgermeister, Zülpicher Str. 1, 52385 Nideggen" w:value="Stadt Nideggen, Der Bürgermeister, Zülpicher Str. 1, 52385 Nideggen"/>
                  <w:listItem w:displayText="Gemeinde Nörvenich, Der Bürgermeister, Bahnhofstr. 25, 52388 Nörvenich" w:value="Gemeinde Nörvenich, Der Bürgermeister, Bahnhofstr. 25, 52388 Nörvenich"/>
                  <w:listItem w:displayText="Gemeinde Vettweiß, Der Bürgermeister, Gereonstr. 14, 52391 Vettweiß" w:value="Gemeinde Vettweiß, Der Bürgermeister, Gereonstr. 14, 52391 Vettweiß"/>
                  <w:listItem w:displayText="Gemeinde Kreuzau, Der Bürgermeister, Bahnhofstr. 7, 52372 Kreuzau" w:value="Gemeinde Kreuzau, Der Bürgermeister, Bahnhofstr. 7, 52372 Kreuzau"/>
                  <w:listItem w:displayText="MILAN Kommunale Dienstleistungsgesellschaft mbH, Rathausstr. 8, 52382 Niederzier" w:value="MILAN Kommunale Dienstleistungsgesellschaft mbH, Rathausstr. 8, 52382 Niederzier"/>
                </w:dropDownList>
              </w:sdtPr>
              <w:sdtContent>
                <w:r>
                  <w:rPr>
                    <w:rFonts w:ascii="Tahoma" w:hAnsi="Tahoma" w:cs="Tahoma"/>
                    <w:color w:val="365F91" w:themeColor="accent1" w:themeShade="BF"/>
                  </w:rPr>
                  <w:t>Stadt Linnich, Die Bürgermeisterin, Rurdorfer Str. 64, 52441 Linnich</w:t>
                </w:r>
              </w:sdtContent>
            </w:sdt>
          </w:p>
        </w:tc>
      </w:tr>
      <w:tr w:rsidR="006E6AB2" w:rsidRPr="00F877D6" w14:paraId="5D959384"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64F6728E"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65362AA5"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4E49184D" w14:textId="77777777" w:rsidR="003804C1" w:rsidRPr="00F877D6" w:rsidRDefault="003804C1" w:rsidP="003804C1">
            <w:pPr>
              <w:rPr>
                <w:szCs w:val="19"/>
              </w:rPr>
            </w:pPr>
            <w:r w:rsidRPr="00F877D6">
              <w:rPr>
                <w:szCs w:val="19"/>
              </w:rPr>
              <w:t>haben folgenden Vertrag geschlossen:</w:t>
            </w:r>
          </w:p>
        </w:tc>
      </w:tr>
      <w:tr w:rsidR="003804C1" w:rsidRPr="00F877D6" w14:paraId="4F6C4ECF"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6A0EF2A0" w14:textId="77777777" w:rsidR="003804C1" w:rsidRPr="008811E4" w:rsidRDefault="003804C1" w:rsidP="003804C1">
            <w:pPr>
              <w:rPr>
                <w:rStyle w:val="Formatvorlage7pt"/>
              </w:rPr>
            </w:pPr>
            <w:r w:rsidRPr="008811E4">
              <w:rPr>
                <w:rStyle w:val="Formatvorlage7pt"/>
              </w:rPr>
              <w:t>Nr. des Auftrag</w:t>
            </w:r>
            <w:r w:rsidR="000D1FFB">
              <w:rPr>
                <w:rStyle w:val="Formatvorlage7pt"/>
              </w:rPr>
              <w:t>s</w:t>
            </w:r>
            <w:r w:rsidRPr="008811E4">
              <w:rPr>
                <w:rStyle w:val="Formatvorlage7pt"/>
              </w:rPr>
              <w:t>schreibens/Vertrages</w:t>
            </w:r>
          </w:p>
        </w:tc>
        <w:tc>
          <w:tcPr>
            <w:tcW w:w="3560" w:type="dxa"/>
            <w:tcBorders>
              <w:top w:val="single" w:sz="4" w:space="0" w:color="808080"/>
              <w:left w:val="single" w:sz="4" w:space="0" w:color="808080"/>
              <w:bottom w:val="single" w:sz="4" w:space="0" w:color="808080"/>
              <w:right w:val="single" w:sz="4" w:space="0" w:color="808080"/>
            </w:tcBorders>
            <w:noWrap/>
          </w:tcPr>
          <w:p w14:paraId="5A7ED989" w14:textId="77777777" w:rsidR="003804C1" w:rsidRPr="008811E4" w:rsidRDefault="003804C1" w:rsidP="003804C1">
            <w:pPr>
              <w:rPr>
                <w:rStyle w:val="Formatvorlage7pt"/>
              </w:rPr>
            </w:pPr>
            <w:r w:rsidRPr="008811E4">
              <w:rPr>
                <w:rStyle w:val="Formatvorlage7pt"/>
              </w:rPr>
              <w:t>Datum</w:t>
            </w:r>
          </w:p>
        </w:tc>
      </w:tr>
      <w:tr w:rsidR="004A48D3" w:rsidRPr="004A48D3" w14:paraId="69D15E23"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9184693" w14:textId="77777777" w:rsidR="003804C1" w:rsidRPr="004A48D3" w:rsidRDefault="004A48D3" w:rsidP="003804C1">
            <w:pPr>
              <w:rPr>
                <w:rStyle w:val="Formatvorlage7pt"/>
                <w:rFonts w:ascii="Tahoma" w:hAnsi="Tahoma" w:cs="Tahoma"/>
                <w:sz w:val="16"/>
                <w:szCs w:val="16"/>
              </w:rPr>
            </w:pPr>
            <w:r w:rsidRPr="004A48D3">
              <w:rPr>
                <w:rStyle w:val="Formatvorlage7pt"/>
                <w:rFonts w:ascii="Tahoma" w:hAnsi="Tahoma" w:cs="Tahoma"/>
                <w:sz w:val="16"/>
                <w:szCs w:val="16"/>
              </w:rPr>
              <w:t xml:space="preserve">Bezeichnung der </w:t>
            </w:r>
            <w:r w:rsidR="003804C1" w:rsidRPr="004A48D3">
              <w:rPr>
                <w:rStyle w:val="Formatvorlage7pt"/>
                <w:rFonts w:ascii="Tahoma" w:hAnsi="Tahoma" w:cs="Tahoma"/>
                <w:sz w:val="16"/>
                <w:szCs w:val="16"/>
              </w:rPr>
              <w:t>Leistung</w:t>
            </w:r>
          </w:p>
          <w:p w14:paraId="0358340C" w14:textId="64F0E580" w:rsidR="004A48D3" w:rsidRPr="004A48D3" w:rsidRDefault="004A48D3" w:rsidP="003804C1">
            <w:pPr>
              <w:rPr>
                <w:rFonts w:ascii="Tahoma" w:hAnsi="Tahoma" w:cs="Tahoma"/>
                <w:color w:val="365F91" w:themeColor="accent1" w:themeShade="BF"/>
                <w:szCs w:val="20"/>
              </w:rPr>
            </w:pPr>
          </w:p>
        </w:tc>
      </w:tr>
      <w:tr w:rsidR="003804C1" w:rsidRPr="00F877D6" w14:paraId="6FB37E34" w14:textId="77777777">
        <w:trPr>
          <w:trHeight w:val="1134"/>
        </w:trPr>
        <w:tc>
          <w:tcPr>
            <w:tcW w:w="9923" w:type="dxa"/>
            <w:gridSpan w:val="2"/>
            <w:tcBorders>
              <w:top w:val="single" w:sz="4" w:space="0" w:color="808080"/>
            </w:tcBorders>
            <w:noWrap/>
            <w:tcMar>
              <w:left w:w="28" w:type="dxa"/>
            </w:tcMar>
            <w:vAlign w:val="center"/>
          </w:tcPr>
          <w:p w14:paraId="2015643F"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4171FA5E" w14:textId="77777777">
        <w:trPr>
          <w:trHeight w:val="397"/>
        </w:trPr>
        <w:tc>
          <w:tcPr>
            <w:tcW w:w="9923" w:type="dxa"/>
            <w:gridSpan w:val="2"/>
            <w:tcBorders>
              <w:bottom w:val="single" w:sz="4" w:space="0" w:color="808080"/>
            </w:tcBorders>
            <w:noWrap/>
            <w:tcMar>
              <w:left w:w="28" w:type="dxa"/>
            </w:tcMar>
            <w:vAlign w:val="center"/>
          </w:tcPr>
          <w:p w14:paraId="53FD8F5E" w14:textId="77777777" w:rsidR="003804C1" w:rsidRPr="00F877D6" w:rsidRDefault="003804C1" w:rsidP="003804C1">
            <w:pPr>
              <w:rPr>
                <w:rFonts w:cs="Arial"/>
              </w:rPr>
            </w:pPr>
            <w:r w:rsidRPr="00F877D6">
              <w:rPr>
                <w:rFonts w:cs="Arial"/>
              </w:rPr>
              <w:t>Der Bürge</w:t>
            </w:r>
          </w:p>
        </w:tc>
      </w:tr>
      <w:tr w:rsidR="003804C1" w:rsidRPr="00F877D6" w14:paraId="7E689C67"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4C9EAD3B" w14:textId="77777777" w:rsidR="003804C1" w:rsidRPr="008811E4" w:rsidRDefault="003804C1" w:rsidP="003804C1">
            <w:pPr>
              <w:rPr>
                <w:rStyle w:val="Formatvorlage7pt"/>
              </w:rPr>
            </w:pPr>
            <w:r w:rsidRPr="008811E4">
              <w:rPr>
                <w:rStyle w:val="Formatvorlage7pt"/>
              </w:rPr>
              <w:t>Name und Anschrift</w:t>
            </w:r>
          </w:p>
        </w:tc>
      </w:tr>
      <w:tr w:rsidR="003804C1" w:rsidRPr="00F877D6" w14:paraId="0AC8E561"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0E4511CF"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231AF325"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58147009" w14:textId="77777777" w:rsidR="003804C1" w:rsidRPr="00F877D6" w:rsidRDefault="003804C1" w:rsidP="00F877D6">
            <w:pPr>
              <w:jc w:val="right"/>
              <w:rPr>
                <w:rFonts w:cs="Arial"/>
              </w:rPr>
            </w:pPr>
            <w:r w:rsidRPr="00F877D6">
              <w:rPr>
                <w:rFonts w:cs="Arial"/>
              </w:rPr>
              <w:t>€</w:t>
            </w:r>
          </w:p>
        </w:tc>
      </w:tr>
      <w:tr w:rsidR="003804C1" w:rsidRPr="00F877D6" w14:paraId="6C5D0E75" w14:textId="77777777">
        <w:trPr>
          <w:trHeight w:val="624"/>
        </w:trPr>
        <w:tc>
          <w:tcPr>
            <w:tcW w:w="9923" w:type="dxa"/>
            <w:gridSpan w:val="2"/>
            <w:tcBorders>
              <w:top w:val="single" w:sz="4" w:space="0" w:color="808080"/>
            </w:tcBorders>
            <w:noWrap/>
            <w:tcMar>
              <w:left w:w="28" w:type="dxa"/>
            </w:tcMar>
            <w:vAlign w:val="center"/>
          </w:tcPr>
          <w:p w14:paraId="5BEE9F2B"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14:paraId="369C05AC" w14:textId="77777777">
        <w:trPr>
          <w:trHeight w:val="737"/>
        </w:trPr>
        <w:tc>
          <w:tcPr>
            <w:tcW w:w="9923" w:type="dxa"/>
            <w:gridSpan w:val="2"/>
            <w:noWrap/>
            <w:tcMar>
              <w:left w:w="28" w:type="dxa"/>
            </w:tcMar>
            <w:vAlign w:val="center"/>
          </w:tcPr>
          <w:p w14:paraId="4900968A"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r>
            <w:proofErr w:type="spellStart"/>
            <w:r w:rsidR="0093179A">
              <w:rPr>
                <w:rFonts w:cs="Arial"/>
              </w:rPr>
              <w:t>forde</w:t>
            </w:r>
            <w:r w:rsidRPr="00F877D6">
              <w:rPr>
                <w:rFonts w:cs="Arial"/>
              </w:rPr>
              <w:t>rung</w:t>
            </w:r>
            <w:proofErr w:type="spellEnd"/>
            <w:r w:rsidRPr="00F877D6">
              <w:rPr>
                <w:rFonts w:cs="Arial"/>
              </w:rPr>
              <w:t xml:space="preserve">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7F6B6AD0" w14:textId="77777777">
        <w:trPr>
          <w:trHeight w:val="397"/>
        </w:trPr>
        <w:tc>
          <w:tcPr>
            <w:tcW w:w="9923" w:type="dxa"/>
            <w:gridSpan w:val="2"/>
            <w:noWrap/>
            <w:tcMar>
              <w:left w:w="28" w:type="dxa"/>
            </w:tcMar>
            <w:vAlign w:val="center"/>
          </w:tcPr>
          <w:p w14:paraId="1A9273A6"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56EDA0A7"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2BDB8DE2" w14:textId="77777777">
        <w:tc>
          <w:tcPr>
            <w:tcW w:w="4111" w:type="dxa"/>
            <w:noWrap/>
            <w:tcMar>
              <w:left w:w="28" w:type="dxa"/>
            </w:tcMar>
            <w:vAlign w:val="center"/>
          </w:tcPr>
          <w:p w14:paraId="75390081" w14:textId="77777777" w:rsidR="003804C1" w:rsidRPr="00F877D6" w:rsidRDefault="003804C1" w:rsidP="003804C1">
            <w:pPr>
              <w:rPr>
                <w:rFonts w:cs="Arial"/>
              </w:rPr>
            </w:pPr>
            <w:r w:rsidRPr="00F877D6">
              <w:rPr>
                <w:rFonts w:cs="Arial"/>
              </w:rPr>
              <w:t>Ort, Datum</w:t>
            </w:r>
          </w:p>
        </w:tc>
        <w:tc>
          <w:tcPr>
            <w:tcW w:w="851" w:type="dxa"/>
            <w:noWrap/>
            <w:vAlign w:val="center"/>
          </w:tcPr>
          <w:p w14:paraId="26D54CE6" w14:textId="77777777" w:rsidR="003804C1" w:rsidRPr="00D064D0" w:rsidRDefault="003804C1" w:rsidP="003804C1"/>
        </w:tc>
        <w:tc>
          <w:tcPr>
            <w:tcW w:w="4758" w:type="dxa"/>
            <w:noWrap/>
            <w:vAlign w:val="center"/>
          </w:tcPr>
          <w:p w14:paraId="5FF3ED18"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3291DBE2" w14:textId="77777777">
        <w:trPr>
          <w:trHeight w:hRule="exact" w:val="250"/>
        </w:trPr>
        <w:tc>
          <w:tcPr>
            <w:tcW w:w="4111" w:type="dxa"/>
            <w:noWrap/>
            <w:tcMar>
              <w:left w:w="28" w:type="dxa"/>
            </w:tcMar>
            <w:vAlign w:val="center"/>
          </w:tcPr>
          <w:p w14:paraId="20DEDA9D" w14:textId="77777777" w:rsidR="003804C1" w:rsidRPr="00F877D6" w:rsidRDefault="003804C1" w:rsidP="003804C1">
            <w:pPr>
              <w:rPr>
                <w:rFonts w:cs="Arial"/>
              </w:rPr>
            </w:pPr>
          </w:p>
        </w:tc>
        <w:tc>
          <w:tcPr>
            <w:tcW w:w="851" w:type="dxa"/>
            <w:noWrap/>
            <w:vAlign w:val="center"/>
          </w:tcPr>
          <w:p w14:paraId="207585C4" w14:textId="77777777" w:rsidR="003804C1" w:rsidRPr="00F877D6" w:rsidRDefault="003804C1" w:rsidP="003804C1">
            <w:pPr>
              <w:rPr>
                <w:rFonts w:cs="Arial"/>
              </w:rPr>
            </w:pPr>
          </w:p>
        </w:tc>
        <w:tc>
          <w:tcPr>
            <w:tcW w:w="4758" w:type="dxa"/>
            <w:noWrap/>
            <w:vAlign w:val="center"/>
          </w:tcPr>
          <w:p w14:paraId="579963AE" w14:textId="77777777" w:rsidR="003804C1" w:rsidRPr="00F877D6" w:rsidRDefault="003804C1" w:rsidP="003804C1">
            <w:pPr>
              <w:rPr>
                <w:rFonts w:cs="Arial"/>
              </w:rPr>
            </w:pPr>
          </w:p>
        </w:tc>
      </w:tr>
      <w:tr w:rsidR="003804C1" w:rsidRPr="00F877D6" w14:paraId="09D50518" w14:textId="77777777">
        <w:trPr>
          <w:trHeight w:val="397"/>
        </w:trPr>
        <w:tc>
          <w:tcPr>
            <w:tcW w:w="4111" w:type="dxa"/>
            <w:tcBorders>
              <w:bottom w:val="single" w:sz="4" w:space="0" w:color="808080"/>
            </w:tcBorders>
            <w:noWrap/>
            <w:tcMar>
              <w:left w:w="28" w:type="dxa"/>
            </w:tcMar>
            <w:vAlign w:val="center"/>
          </w:tcPr>
          <w:p w14:paraId="20AD467E" w14:textId="77777777" w:rsidR="003804C1" w:rsidRPr="00F877D6" w:rsidRDefault="003804C1" w:rsidP="003804C1">
            <w:pPr>
              <w:rPr>
                <w:rFonts w:cs="Arial"/>
              </w:rPr>
            </w:pPr>
          </w:p>
        </w:tc>
        <w:tc>
          <w:tcPr>
            <w:tcW w:w="851" w:type="dxa"/>
            <w:noWrap/>
            <w:vAlign w:val="center"/>
          </w:tcPr>
          <w:p w14:paraId="32761E00" w14:textId="77777777" w:rsidR="003804C1" w:rsidRPr="00F877D6" w:rsidRDefault="003804C1" w:rsidP="003804C1">
            <w:pPr>
              <w:rPr>
                <w:rFonts w:cs="Arial"/>
              </w:rPr>
            </w:pPr>
          </w:p>
        </w:tc>
        <w:tc>
          <w:tcPr>
            <w:tcW w:w="4758" w:type="dxa"/>
            <w:tcBorders>
              <w:bottom w:val="single" w:sz="4" w:space="0" w:color="808080"/>
            </w:tcBorders>
            <w:noWrap/>
            <w:vAlign w:val="center"/>
          </w:tcPr>
          <w:p w14:paraId="7869B1C0" w14:textId="77777777" w:rsidR="003804C1" w:rsidRPr="00F877D6" w:rsidRDefault="003804C1" w:rsidP="003804C1">
            <w:pPr>
              <w:rPr>
                <w:rFonts w:cs="Arial"/>
              </w:rPr>
            </w:pPr>
          </w:p>
        </w:tc>
      </w:tr>
      <w:tr w:rsidR="003804C1" w:rsidRPr="00F877D6" w14:paraId="56C5F10B" w14:textId="77777777">
        <w:trPr>
          <w:trHeight w:val="397"/>
        </w:trPr>
        <w:tc>
          <w:tcPr>
            <w:tcW w:w="4111" w:type="dxa"/>
            <w:tcBorders>
              <w:top w:val="single" w:sz="4" w:space="0" w:color="808080"/>
            </w:tcBorders>
            <w:noWrap/>
            <w:tcMar>
              <w:left w:w="28" w:type="dxa"/>
            </w:tcMar>
            <w:vAlign w:val="center"/>
          </w:tcPr>
          <w:p w14:paraId="4C312463" w14:textId="77777777" w:rsidR="003804C1" w:rsidRPr="00F877D6" w:rsidRDefault="003804C1" w:rsidP="00FD1A22">
            <w:pPr>
              <w:rPr>
                <w:rFonts w:cs="Arial"/>
              </w:rPr>
            </w:pPr>
          </w:p>
        </w:tc>
        <w:tc>
          <w:tcPr>
            <w:tcW w:w="851" w:type="dxa"/>
            <w:noWrap/>
            <w:vAlign w:val="center"/>
          </w:tcPr>
          <w:p w14:paraId="144DCC6C"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07A818A4" w14:textId="77777777" w:rsidR="003804C1" w:rsidRPr="00F877D6" w:rsidRDefault="003804C1" w:rsidP="00FD1A22">
            <w:pPr>
              <w:rPr>
                <w:rFonts w:cs="Arial"/>
              </w:rPr>
            </w:pPr>
          </w:p>
        </w:tc>
      </w:tr>
    </w:tbl>
    <w:p w14:paraId="02BD05F2"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2F02B" w14:textId="77777777" w:rsidR="00F04B55" w:rsidRDefault="00F04B55">
      <w:r>
        <w:separator/>
      </w:r>
    </w:p>
  </w:endnote>
  <w:endnote w:type="continuationSeparator" w:id="0">
    <w:p w14:paraId="181ADE9E" w14:textId="77777777" w:rsidR="00F04B55" w:rsidRDefault="00F0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572E7DCC" w14:textId="77777777" w:rsidTr="00C147DB">
      <w:trPr>
        <w:cantSplit/>
        <w:trHeight w:hRule="exact" w:val="397"/>
      </w:trPr>
      <w:tc>
        <w:tcPr>
          <w:tcW w:w="147" w:type="dxa"/>
          <w:vAlign w:val="center"/>
        </w:tcPr>
        <w:p w14:paraId="26116D49" w14:textId="77777777"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14:paraId="059A5DF8" w14:textId="77777777" w:rsidR="00C8001F" w:rsidRPr="00D6072E" w:rsidRDefault="00EB5B51" w:rsidP="00D6072E">
          <w:pPr>
            <w:jc w:val="center"/>
            <w:rPr>
              <w:b/>
              <w:sz w:val="16"/>
              <w:szCs w:val="16"/>
            </w:rPr>
          </w:pPr>
          <w:r>
            <w:rPr>
              <w:rFonts w:cs="Arial"/>
              <w:b/>
              <w:noProof/>
              <w:sz w:val="16"/>
              <w:szCs w:val="16"/>
            </w:rPr>
            <w:drawing>
              <wp:inline distT="0" distB="0" distL="0" distR="0" wp14:anchorId="41DB1590" wp14:editId="0CD71FCA">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0E139B69" w14:textId="77777777"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14:paraId="213DB3FC"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A48D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A48D3">
            <w:rPr>
              <w:rFonts w:cs="Arial"/>
              <w:b/>
              <w:noProof/>
              <w:snapToGrid w:val="0"/>
              <w:sz w:val="16"/>
              <w:szCs w:val="16"/>
            </w:rPr>
            <w:t>1</w:t>
          </w:r>
          <w:r w:rsidRPr="00D6072E">
            <w:rPr>
              <w:rFonts w:cs="Arial"/>
              <w:b/>
              <w:snapToGrid w:val="0"/>
              <w:sz w:val="16"/>
              <w:szCs w:val="16"/>
            </w:rPr>
            <w:fldChar w:fldCharType="end"/>
          </w:r>
        </w:p>
      </w:tc>
    </w:tr>
  </w:tbl>
  <w:p w14:paraId="2D9CDE3E"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CB50" w14:textId="77777777" w:rsidR="00F04B55" w:rsidRDefault="00F04B55">
      <w:r>
        <w:separator/>
      </w:r>
    </w:p>
  </w:footnote>
  <w:footnote w:type="continuationSeparator" w:id="0">
    <w:p w14:paraId="02DAF022" w14:textId="77777777" w:rsidR="00F04B55" w:rsidRDefault="00F0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8AD7" w14:textId="77777777" w:rsidR="00C8001F" w:rsidRDefault="00C8001F">
    <w:pPr>
      <w:pStyle w:val="Kopfzeile"/>
    </w:pPr>
    <w:r>
      <w:t>421</w:t>
    </w:r>
  </w:p>
  <w:p w14:paraId="45342D80"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1"/>
  </w:num>
  <w:num w:numId="5">
    <w:abstractNumId w:val="7"/>
  </w:num>
  <w:num w:numId="6">
    <w:abstractNumId w:val="2"/>
  </w:num>
  <w:num w:numId="7">
    <w:abstractNumId w:val="9"/>
  </w:num>
  <w:num w:numId="8">
    <w:abstractNumId w:val="6"/>
  </w:num>
  <w:num w:numId="9">
    <w:abstractNumId w:val="10"/>
  </w:num>
  <w:num w:numId="10">
    <w:abstractNumId w:val="3"/>
  </w:num>
  <w:num w:numId="11">
    <w:abstractNumId w:val="8"/>
  </w:num>
  <w:num w:numId="12">
    <w:abstractNumId w:val="8"/>
  </w:num>
  <w:num w:numId="13">
    <w:abstractNumId w:val="8"/>
  </w:num>
  <w:num w:numId="14">
    <w:abstractNumId w:val="8"/>
  </w:num>
  <w:num w:numId="15">
    <w:abstractNumId w:val="8"/>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FD1A22"/>
    <w:rsid w:val="00010C2E"/>
    <w:rsid w:val="000114D3"/>
    <w:rsid w:val="000922A7"/>
    <w:rsid w:val="000D1FFB"/>
    <w:rsid w:val="000F017C"/>
    <w:rsid w:val="000F026E"/>
    <w:rsid w:val="00110816"/>
    <w:rsid w:val="00127C79"/>
    <w:rsid w:val="001426F7"/>
    <w:rsid w:val="00167174"/>
    <w:rsid w:val="001C509D"/>
    <w:rsid w:val="001E1AFE"/>
    <w:rsid w:val="001F1723"/>
    <w:rsid w:val="002517FD"/>
    <w:rsid w:val="00263542"/>
    <w:rsid w:val="002C403D"/>
    <w:rsid w:val="002F4952"/>
    <w:rsid w:val="00327698"/>
    <w:rsid w:val="003804C1"/>
    <w:rsid w:val="003A36E9"/>
    <w:rsid w:val="003D3E99"/>
    <w:rsid w:val="003E2CD4"/>
    <w:rsid w:val="003F6457"/>
    <w:rsid w:val="00424038"/>
    <w:rsid w:val="0045228F"/>
    <w:rsid w:val="0045726B"/>
    <w:rsid w:val="00461425"/>
    <w:rsid w:val="0047055A"/>
    <w:rsid w:val="00480ABD"/>
    <w:rsid w:val="00492429"/>
    <w:rsid w:val="00495F2A"/>
    <w:rsid w:val="004A48D3"/>
    <w:rsid w:val="004C5609"/>
    <w:rsid w:val="00506C53"/>
    <w:rsid w:val="00507A81"/>
    <w:rsid w:val="005333C9"/>
    <w:rsid w:val="00573601"/>
    <w:rsid w:val="005C41DA"/>
    <w:rsid w:val="005E2632"/>
    <w:rsid w:val="005F41CD"/>
    <w:rsid w:val="00605DD3"/>
    <w:rsid w:val="00606550"/>
    <w:rsid w:val="00614636"/>
    <w:rsid w:val="00640260"/>
    <w:rsid w:val="006A5AED"/>
    <w:rsid w:val="006A7DB8"/>
    <w:rsid w:val="006B7CF1"/>
    <w:rsid w:val="006D403D"/>
    <w:rsid w:val="006D70A3"/>
    <w:rsid w:val="006E6AB2"/>
    <w:rsid w:val="007129B6"/>
    <w:rsid w:val="00734EDE"/>
    <w:rsid w:val="0078194F"/>
    <w:rsid w:val="00787652"/>
    <w:rsid w:val="00801F59"/>
    <w:rsid w:val="00822CC1"/>
    <w:rsid w:val="00910F0B"/>
    <w:rsid w:val="00916671"/>
    <w:rsid w:val="0093179A"/>
    <w:rsid w:val="00962412"/>
    <w:rsid w:val="0097166A"/>
    <w:rsid w:val="009C14BE"/>
    <w:rsid w:val="009C2CD0"/>
    <w:rsid w:val="009F1ADA"/>
    <w:rsid w:val="00A00872"/>
    <w:rsid w:val="00A5084B"/>
    <w:rsid w:val="00A75824"/>
    <w:rsid w:val="00A90C84"/>
    <w:rsid w:val="00AC56D5"/>
    <w:rsid w:val="00AC7F2D"/>
    <w:rsid w:val="00AD2325"/>
    <w:rsid w:val="00AE4AF0"/>
    <w:rsid w:val="00B003C3"/>
    <w:rsid w:val="00B40909"/>
    <w:rsid w:val="00B61D2B"/>
    <w:rsid w:val="00B9493C"/>
    <w:rsid w:val="00B96ADB"/>
    <w:rsid w:val="00BA5E42"/>
    <w:rsid w:val="00C101BF"/>
    <w:rsid w:val="00C147DB"/>
    <w:rsid w:val="00C246AC"/>
    <w:rsid w:val="00C2678D"/>
    <w:rsid w:val="00C764C5"/>
    <w:rsid w:val="00C8001F"/>
    <w:rsid w:val="00C92E5C"/>
    <w:rsid w:val="00CC1706"/>
    <w:rsid w:val="00CD156A"/>
    <w:rsid w:val="00CD54C7"/>
    <w:rsid w:val="00D05C74"/>
    <w:rsid w:val="00D17CEC"/>
    <w:rsid w:val="00D415CB"/>
    <w:rsid w:val="00D6072E"/>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F04B55"/>
    <w:rsid w:val="00F133C2"/>
    <w:rsid w:val="00F21669"/>
    <w:rsid w:val="00F32C49"/>
    <w:rsid w:val="00F77CE1"/>
    <w:rsid w:val="00F877D6"/>
    <w:rsid w:val="00FA0151"/>
    <w:rsid w:val="00FA4F96"/>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3081138"/>
  <w15:docId w15:val="{F274D463-E365-4ACC-BDBE-1857AC626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194B2EF6802449882A34A8DBE0B6956"/>
        <w:category>
          <w:name w:val="Allgemein"/>
          <w:gallery w:val="placeholder"/>
        </w:category>
        <w:types>
          <w:type w:val="bbPlcHdr"/>
        </w:types>
        <w:behaviors>
          <w:behavior w:val="content"/>
        </w:behaviors>
        <w:guid w:val="{DD5CCC9F-D316-4BD9-A8FA-B744C75EDC9F}"/>
      </w:docPartPr>
      <w:docPartBody>
        <w:p w:rsidR="00000000" w:rsidRDefault="001A32FC" w:rsidP="001A32FC">
          <w:pPr>
            <w:pStyle w:val="8194B2EF6802449882A34A8DBE0B6956"/>
          </w:pPr>
          <w:r w:rsidRPr="00D45C7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2FC"/>
    <w:rsid w:val="001A32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1A32FC"/>
    <w:rPr>
      <w:color w:val="808080"/>
    </w:rPr>
  </w:style>
  <w:style w:type="paragraph" w:customStyle="1" w:styleId="8194B2EF6802449882A34A8DBE0B6956">
    <w:name w:val="8194B2EF6802449882A34A8DBE0B6956"/>
    <w:rsid w:val="001A32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178</Words>
  <Characters>1122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Mängelansprüchesicherheit</vt:lpstr>
    </vt:vector>
  </TitlesOfParts>
  <Company>BBR</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Patrick Faust</cp:lastModifiedBy>
  <cp:revision>14</cp:revision>
  <cp:lastPrinted>2010-03-19T06:20:00Z</cp:lastPrinted>
  <dcterms:created xsi:type="dcterms:W3CDTF">2014-06-11T06:57:00Z</dcterms:created>
  <dcterms:modified xsi:type="dcterms:W3CDTF">2026-07-21T12:17:00Z</dcterms:modified>
</cp:coreProperties>
</file>