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1A2AD629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74E193B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32CE3608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66A1A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5598A9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2C27A0" w:rsidRPr="00F45CAD" w14:paraId="35F2B608" w14:textId="77777777" w:rsidTr="002337B9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FB91F2" w14:textId="77777777" w:rsidR="002C27A0" w:rsidRPr="00F45CAD" w:rsidRDefault="002C27A0" w:rsidP="00BE5B0E"/>
        </w:tc>
        <w:tc>
          <w:tcPr>
            <w:tcW w:w="7343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ABDDD" w14:textId="5320F619" w:rsidR="002C27A0" w:rsidRPr="003D4B4C" w:rsidRDefault="00CC68A5" w:rsidP="00621164">
            <w:pPr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Grundschulhof Stockheim -</w:t>
            </w:r>
            <w:r w:rsidR="009169F1">
              <w:rPr>
                <w:rFonts w:cs="Arial"/>
                <w:color w:val="0000FF"/>
                <w:szCs w:val="20"/>
              </w:rPr>
              <w:t xml:space="preserve"> Gemeinde Kreuzau</w:t>
            </w:r>
          </w:p>
        </w:tc>
      </w:tr>
      <w:tr w:rsidR="002C27A0" w:rsidRPr="00F45CAD" w14:paraId="33E39D94" w14:textId="77777777" w:rsidTr="002337B9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3E165E" w14:textId="77777777" w:rsidR="002C27A0" w:rsidRPr="00F45CAD" w:rsidRDefault="002C27A0" w:rsidP="002D4CA7"/>
        </w:tc>
        <w:tc>
          <w:tcPr>
            <w:tcW w:w="734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ECD63C" w14:textId="77777777" w:rsidR="002C27A0" w:rsidRPr="00F45CAD" w:rsidRDefault="002C27A0" w:rsidP="002D4CA7"/>
        </w:tc>
      </w:tr>
      <w:tr w:rsidR="00682D2C" w:rsidRPr="00F45CAD" w14:paraId="7D78B546" w14:textId="77777777" w:rsidTr="00621164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122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C3394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9B1945" w:rsidRPr="00F45CAD" w14:paraId="3EEA8568" w14:textId="77777777" w:rsidTr="00621164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CF3AE3" w14:textId="55B1B16E" w:rsidR="009B1945" w:rsidRPr="00F45CAD" w:rsidRDefault="00C15BDE" w:rsidP="00BE5B0E">
            <w:r w:rsidRPr="00480404">
              <w:rPr>
                <w:rFonts w:cs="Arial"/>
                <w:color w:val="0000FF"/>
                <w:szCs w:val="20"/>
              </w:rPr>
              <w:t>KA</w:t>
            </w:r>
            <w:r w:rsidR="00CC68A5">
              <w:rPr>
                <w:rFonts w:cs="Arial"/>
                <w:color w:val="0000FF"/>
                <w:szCs w:val="20"/>
              </w:rPr>
              <w:t>10</w:t>
            </w:r>
            <w:r w:rsidR="009169F1">
              <w:rPr>
                <w:rFonts w:cs="Arial"/>
                <w:color w:val="0000FF"/>
                <w:szCs w:val="20"/>
              </w:rPr>
              <w:t>/2</w:t>
            </w:r>
            <w:r w:rsidR="00CC68A5">
              <w:rPr>
                <w:rFonts w:cs="Arial"/>
                <w:color w:val="0000FF"/>
                <w:szCs w:val="20"/>
              </w:rPr>
              <w:t>6</w:t>
            </w:r>
          </w:p>
        </w:tc>
        <w:tc>
          <w:tcPr>
            <w:tcW w:w="7343" w:type="dxa"/>
            <w:tcBorders>
              <w:bottom w:val="single" w:sz="4" w:space="0" w:color="auto"/>
              <w:right w:val="single" w:sz="4" w:space="0" w:color="auto"/>
            </w:tcBorders>
          </w:tcPr>
          <w:p w14:paraId="1B12E511" w14:textId="1C413DCA" w:rsidR="009B1945" w:rsidRPr="00CC68A5" w:rsidRDefault="00CC68A5" w:rsidP="00562C05">
            <w:pPr>
              <w:rPr>
                <w:color w:val="0000FF"/>
              </w:rPr>
            </w:pPr>
            <w:r w:rsidRPr="00CC68A5">
              <w:rPr>
                <w:color w:val="0000FF"/>
              </w:rPr>
              <w:t>Gala-Bau</w:t>
            </w:r>
          </w:p>
        </w:tc>
      </w:tr>
    </w:tbl>
    <w:p w14:paraId="460CC484" w14:textId="77777777" w:rsidR="00682D2C" w:rsidRPr="00F45CAD" w:rsidRDefault="00682D2C" w:rsidP="00682D2C"/>
    <w:p w14:paraId="72DBDEB5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7FBAF06" w14:textId="77777777" w:rsidR="00682D2C" w:rsidRDefault="00682D2C" w:rsidP="00682D2C"/>
    <w:p w14:paraId="0D768154" w14:textId="77777777" w:rsidR="00347F9A" w:rsidRPr="00F45CAD" w:rsidRDefault="00347F9A" w:rsidP="00682D2C"/>
    <w:p w14:paraId="164C28A5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17F7C9E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2BFED1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95ECE6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809530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8C2EF3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963FD7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20B6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314CCC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001A00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644C6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BFE789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02FBFA5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ED51E9B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10409E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CE7CCD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7BEDFC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09A98E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5E9943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CE7EE2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3A9F2D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9D574A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8BEB0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8A8015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48692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4F600D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FF740B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EC3ABEE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3A79B2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34912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B7B873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006E0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488E86B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0B35054F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55223D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75736E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C196F42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6CDFC5C" w14:textId="77777777" w:rsidR="001A3008" w:rsidRPr="00F45CAD" w:rsidRDefault="001A3008" w:rsidP="00FE40F3"/>
        </w:tc>
      </w:tr>
      <w:tr w:rsidR="001A3008" w:rsidRPr="00F45CAD" w14:paraId="006BA11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221D3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938505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06E7497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87BA90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B10927E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5D0A58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538239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C0E94F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674A8E3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47FC869" w14:textId="77777777" w:rsidR="001A3008" w:rsidRPr="00F45CAD" w:rsidRDefault="001A3008" w:rsidP="002D4CA7"/>
        </w:tc>
      </w:tr>
      <w:tr w:rsidR="001A3008" w:rsidRPr="00F45CAD" w14:paraId="4720422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BAEBB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EF2AA3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E790A2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4872B8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09E683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8119F7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9E5ED1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B96671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FD1162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E908908" w14:textId="77777777" w:rsidR="001A3008" w:rsidRPr="00F45CAD" w:rsidRDefault="001A3008" w:rsidP="002D4CA7"/>
        </w:tc>
      </w:tr>
      <w:tr w:rsidR="001A3008" w:rsidRPr="00F45CAD" w14:paraId="015DE00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58ED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A0638E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BC2E65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F0B765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C6CBA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680AC4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996CDD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96779C2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61B6B07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389C91EC" w14:textId="77777777" w:rsidR="001A3008" w:rsidRPr="00F45CAD" w:rsidRDefault="001A3008" w:rsidP="0009665D"/>
        </w:tc>
      </w:tr>
      <w:tr w:rsidR="001A3008" w:rsidRPr="00F45CAD" w14:paraId="10CC9EE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64B44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764366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A889D0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5FD26E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BCA547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C165BCD" w14:textId="77777777" w:rsidR="001A3008" w:rsidRPr="00F45CAD" w:rsidRDefault="001A3008" w:rsidP="00FF013E">
            <w:pPr>
              <w:jc w:val="center"/>
            </w:pPr>
          </w:p>
        </w:tc>
      </w:tr>
    </w:tbl>
    <w:p w14:paraId="14F94FE0" w14:textId="77777777" w:rsidR="002748DF" w:rsidRPr="0081723D" w:rsidRDefault="002748DF" w:rsidP="00A069F8"/>
    <w:sectPr w:rsidR="002748DF" w:rsidRPr="0081723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2454" w14:textId="77777777" w:rsidR="008B0CF5" w:rsidRDefault="008B0CF5">
      <w:r>
        <w:separator/>
      </w:r>
    </w:p>
    <w:p w14:paraId="2F2653A7" w14:textId="77777777" w:rsidR="008B0CF5" w:rsidRDefault="008B0CF5"/>
    <w:p w14:paraId="6C63FCCA" w14:textId="77777777" w:rsidR="008B0CF5" w:rsidRDefault="008B0CF5"/>
  </w:endnote>
  <w:endnote w:type="continuationSeparator" w:id="0">
    <w:p w14:paraId="549245A7" w14:textId="77777777" w:rsidR="008B0CF5" w:rsidRDefault="008B0CF5">
      <w:r>
        <w:continuationSeparator/>
      </w:r>
    </w:p>
    <w:p w14:paraId="0A870405" w14:textId="77777777" w:rsidR="008B0CF5" w:rsidRDefault="008B0CF5"/>
    <w:p w14:paraId="78B1D9F4" w14:textId="77777777" w:rsidR="008B0CF5" w:rsidRDefault="008B0C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FBA9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BD0E30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BFB7681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8FE17C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32643D" wp14:editId="0F3C2DE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6E393FF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3B181E4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169F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169F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7A1EC76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9286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0830" w14:textId="77777777" w:rsidR="008B0CF5" w:rsidRDefault="008B0CF5">
      <w:r>
        <w:separator/>
      </w:r>
    </w:p>
    <w:p w14:paraId="5398DBAC" w14:textId="77777777" w:rsidR="008B0CF5" w:rsidRDefault="008B0CF5"/>
    <w:p w14:paraId="2A304534" w14:textId="77777777" w:rsidR="008B0CF5" w:rsidRDefault="008B0CF5"/>
  </w:footnote>
  <w:footnote w:type="continuationSeparator" w:id="0">
    <w:p w14:paraId="3ED7C41E" w14:textId="77777777" w:rsidR="008B0CF5" w:rsidRDefault="008B0CF5">
      <w:r>
        <w:continuationSeparator/>
      </w:r>
    </w:p>
    <w:p w14:paraId="768B7B6D" w14:textId="77777777" w:rsidR="008B0CF5" w:rsidRDefault="008B0CF5"/>
    <w:p w14:paraId="600AFE34" w14:textId="77777777" w:rsidR="008B0CF5" w:rsidRDefault="008B0CF5"/>
  </w:footnote>
  <w:footnote w:id="1">
    <w:p w14:paraId="12B91A03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2278F93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E539" w14:textId="77777777" w:rsidR="00E718D1" w:rsidRDefault="00E718D1"/>
  <w:p w14:paraId="0A1A93FA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A418" w14:textId="77777777" w:rsidR="00E718D1" w:rsidRDefault="00E718D1">
    <w:pPr>
      <w:pStyle w:val="Kopfzeile"/>
    </w:pPr>
    <w:r>
      <w:t>234</w:t>
    </w:r>
  </w:p>
  <w:p w14:paraId="5AA8F313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DFAB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A4682"/>
    <w:rsid w:val="000B1B2C"/>
    <w:rsid w:val="000B6758"/>
    <w:rsid w:val="000C6B6C"/>
    <w:rsid w:val="000E4921"/>
    <w:rsid w:val="001028D9"/>
    <w:rsid w:val="00106076"/>
    <w:rsid w:val="00127C79"/>
    <w:rsid w:val="001352E2"/>
    <w:rsid w:val="00135C8F"/>
    <w:rsid w:val="001426F7"/>
    <w:rsid w:val="001958EF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27A0"/>
    <w:rsid w:val="002C403D"/>
    <w:rsid w:val="002D4CA7"/>
    <w:rsid w:val="002E1493"/>
    <w:rsid w:val="002E22FB"/>
    <w:rsid w:val="002E4302"/>
    <w:rsid w:val="002F4952"/>
    <w:rsid w:val="00320CE3"/>
    <w:rsid w:val="00327698"/>
    <w:rsid w:val="00343119"/>
    <w:rsid w:val="00347F9A"/>
    <w:rsid w:val="00352BE9"/>
    <w:rsid w:val="00354CA6"/>
    <w:rsid w:val="003552CC"/>
    <w:rsid w:val="00355C7F"/>
    <w:rsid w:val="003A2123"/>
    <w:rsid w:val="003A362C"/>
    <w:rsid w:val="003A36E9"/>
    <w:rsid w:val="003A3FE2"/>
    <w:rsid w:val="003D3E99"/>
    <w:rsid w:val="003D4B4C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40A9"/>
    <w:rsid w:val="005575B0"/>
    <w:rsid w:val="00562C05"/>
    <w:rsid w:val="00573601"/>
    <w:rsid w:val="00574488"/>
    <w:rsid w:val="00576C66"/>
    <w:rsid w:val="00586B9C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21164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5614A"/>
    <w:rsid w:val="007633C2"/>
    <w:rsid w:val="00763D9F"/>
    <w:rsid w:val="0078194F"/>
    <w:rsid w:val="00782E76"/>
    <w:rsid w:val="0078695C"/>
    <w:rsid w:val="007B55F8"/>
    <w:rsid w:val="007C3B56"/>
    <w:rsid w:val="007E5172"/>
    <w:rsid w:val="007E61DB"/>
    <w:rsid w:val="0081723D"/>
    <w:rsid w:val="00854E32"/>
    <w:rsid w:val="008761C7"/>
    <w:rsid w:val="008B0CF5"/>
    <w:rsid w:val="008B1F06"/>
    <w:rsid w:val="008B77DC"/>
    <w:rsid w:val="008C2ACA"/>
    <w:rsid w:val="008D764D"/>
    <w:rsid w:val="008F52AA"/>
    <w:rsid w:val="008F6547"/>
    <w:rsid w:val="00910F0B"/>
    <w:rsid w:val="009169F1"/>
    <w:rsid w:val="00962412"/>
    <w:rsid w:val="0097166A"/>
    <w:rsid w:val="009769C9"/>
    <w:rsid w:val="009A3215"/>
    <w:rsid w:val="009A33B4"/>
    <w:rsid w:val="009B1945"/>
    <w:rsid w:val="009C14BE"/>
    <w:rsid w:val="009D3443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635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B0FEC"/>
    <w:rsid w:val="00BD357E"/>
    <w:rsid w:val="00BE4A00"/>
    <w:rsid w:val="00BE5B0E"/>
    <w:rsid w:val="00C101BF"/>
    <w:rsid w:val="00C15BDE"/>
    <w:rsid w:val="00C21355"/>
    <w:rsid w:val="00C246AC"/>
    <w:rsid w:val="00C26124"/>
    <w:rsid w:val="00C2678D"/>
    <w:rsid w:val="00C30192"/>
    <w:rsid w:val="00C36A76"/>
    <w:rsid w:val="00C764C5"/>
    <w:rsid w:val="00C83356"/>
    <w:rsid w:val="00C96E57"/>
    <w:rsid w:val="00CC3222"/>
    <w:rsid w:val="00CC68A5"/>
    <w:rsid w:val="00CD1B39"/>
    <w:rsid w:val="00CD54C7"/>
    <w:rsid w:val="00CF0058"/>
    <w:rsid w:val="00CF64C4"/>
    <w:rsid w:val="00D05C74"/>
    <w:rsid w:val="00D0733B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0D83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E1E61A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e81cebce-6d94-471a-b659-16794d9c01bf</BSO999929>
</file>

<file path=customXml/itemProps1.xml><?xml version="1.0" encoding="utf-8"?>
<ds:datastoreItem xmlns:ds="http://schemas.openxmlformats.org/officeDocument/2006/customXml" ds:itemID="{92EE3C48-AD6D-4B65-892E-86DA245A83A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Jonas Herrmann</cp:lastModifiedBy>
  <cp:revision>7</cp:revision>
  <cp:lastPrinted>2021-09-22T06:32:00Z</cp:lastPrinted>
  <dcterms:created xsi:type="dcterms:W3CDTF">2025-01-24T11:15:00Z</dcterms:created>
  <dcterms:modified xsi:type="dcterms:W3CDTF">2026-05-19T10:13:00Z</dcterms:modified>
</cp:coreProperties>
</file>