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A0B73" w14:textId="7C687274" w:rsidR="00567E7A" w:rsidRPr="00567E7A" w:rsidRDefault="007E33B2" w:rsidP="00567E7A">
      <w:r>
        <w:t>Vergabe Nr. 2026_05/0028</w:t>
      </w:r>
    </w:p>
    <w:p w14:paraId="0896433A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079DB2B5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C786B1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D8AC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9225AB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5FE4D68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17EC7A75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6228EA7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38A35C4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870EF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3B55EB54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A31C7E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12D01489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3B09726" w14:textId="77777777" w:rsidR="00567E7A" w:rsidRPr="00567E7A" w:rsidRDefault="007648B9" w:rsidP="00E47BF6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67E7A" w:rsidRPr="00567E7A" w14:paraId="3BB223EC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18EB7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D0DE08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86AE8EB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2876455B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C4F808F" w14:textId="77777777" w:rsidR="00567E7A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103D93E" w14:textId="77777777" w:rsidR="00567E7A" w:rsidRPr="00567E7A" w:rsidRDefault="007648B9" w:rsidP="00E47BF6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67E7A" w:rsidRPr="00567E7A" w14:paraId="44D9C183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18ED1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34BD1AA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B71F7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423F786B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7FB6655" w14:textId="77777777" w:rsidR="00567E7A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22918CF8" w14:textId="77777777" w:rsidR="00567E7A" w:rsidRPr="00567E7A" w:rsidRDefault="007648B9" w:rsidP="00E47BF6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67E7A" w:rsidRPr="00567E7A" w14:paraId="06A067D3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E19A0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19DDE2E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705721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599A99E0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B0E174B" w14:textId="77777777" w:rsidR="00567E7A" w:rsidRPr="00567E7A" w:rsidRDefault="007648B9" w:rsidP="00E47BF6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67E7A" w:rsidRPr="00567E7A" w14:paraId="4DEAC8BF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BB9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6C3B321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CBBBA4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68E50B1B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5E7ED31" w14:textId="77777777" w:rsidR="00567E7A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D83373C" w14:textId="77777777" w:rsidR="00567E7A" w:rsidRPr="00567E7A" w:rsidRDefault="007648B9" w:rsidP="00E47BF6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67E7A" w:rsidRPr="00567E7A" w14:paraId="6EE1F5C6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2419F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5B04AC49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5D5256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3ABACE11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B802A42" w14:textId="77777777" w:rsidR="00567E7A" w:rsidRPr="00567E7A" w:rsidRDefault="007648B9" w:rsidP="00E47BF6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14:paraId="6D9E97ED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173563D4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37479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7BC3879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2A66E02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4389DD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180CD8ED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3FEAB678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383D332" w14:textId="77777777" w:rsidTr="00791360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B2FC3C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38835420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  <w:vAlign w:val="center"/>
          </w:tcPr>
          <w:p w14:paraId="213F30A9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  <w:vAlign w:val="center"/>
          </w:tcPr>
          <w:p w14:paraId="103A7F7E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  <w:vAlign w:val="center"/>
          </w:tcPr>
          <w:p w14:paraId="2F39ABD0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="00791360">
              <w:br/>
            </w:r>
            <w:r w:rsidRPr="00567E7A">
              <w:t>kosten</w:t>
            </w:r>
          </w:p>
        </w:tc>
        <w:tc>
          <w:tcPr>
            <w:tcW w:w="1470" w:type="dxa"/>
            <w:noWrap/>
            <w:vAlign w:val="center"/>
          </w:tcPr>
          <w:p w14:paraId="52811664" w14:textId="77777777" w:rsidR="00567E7A" w:rsidRPr="00567E7A" w:rsidRDefault="00791360" w:rsidP="00706C35">
            <w:pPr>
              <w:jc w:val="center"/>
            </w:pPr>
            <w:r>
              <w:t>Sonstige</w:t>
            </w:r>
            <w:r>
              <w:br/>
            </w:r>
            <w:r w:rsidR="00567E7A" w:rsidRPr="00567E7A">
              <w:t>Kosten</w:t>
            </w:r>
          </w:p>
        </w:tc>
        <w:tc>
          <w:tcPr>
            <w:tcW w:w="1286" w:type="dxa"/>
            <w:noWrap/>
          </w:tcPr>
          <w:p w14:paraId="3D44CD46" w14:textId="77777777" w:rsidR="00567E7A" w:rsidRPr="00567E7A" w:rsidRDefault="00567E7A" w:rsidP="00706C35">
            <w:pPr>
              <w:jc w:val="center"/>
            </w:pPr>
            <w:r w:rsidRPr="00567E7A">
              <w:t>Nachunter-nehmer-</w:t>
            </w:r>
            <w:r w:rsidR="00791360">
              <w:br/>
            </w:r>
            <w:r w:rsidRPr="00567E7A">
              <w:t>leistungen</w:t>
            </w:r>
          </w:p>
        </w:tc>
      </w:tr>
      <w:tr w:rsidR="00567E7A" w:rsidRPr="00567E7A" w14:paraId="5953282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49D3B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024B25C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17F56CDC" w14:textId="77777777" w:rsidR="00567E7A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D5DE96C" w14:textId="77777777" w:rsidR="00567E7A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6D0B93D" w14:textId="77777777" w:rsidR="00567E7A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205F2D4F" w14:textId="77777777" w:rsidR="00567E7A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E59E27F" w14:textId="77777777" w:rsidR="00567E7A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67E7A" w:rsidRPr="00567E7A" w14:paraId="70E9764A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6B43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3D4E18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58DCB901" w14:textId="77777777" w:rsidR="00567E7A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26B247B6" w14:textId="77777777" w:rsidR="00567E7A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2075DD9F" w14:textId="77777777" w:rsidR="00567E7A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4C3E1B2" w14:textId="77777777" w:rsidR="00567E7A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49B647B3" w14:textId="77777777" w:rsidR="00567E7A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67E7A" w:rsidRPr="00567E7A" w14:paraId="77A65D71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6BF40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137DE08D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F1C4E8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BFE3C1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353C8B2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047310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6319823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554ED48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5BA166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A4BAEE2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480CC00" w14:textId="77777777" w:rsidR="00561937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1EE2CF" w14:textId="77777777" w:rsidR="00561937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7EFEBA0" w14:textId="77777777" w:rsidR="00561937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A2F3D75" w14:textId="77777777" w:rsidR="00561937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1556D4C" w14:textId="77777777" w:rsidR="00561937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61937" w:rsidRPr="00567E7A" w14:paraId="1B1C5402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3B0ED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0B4130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74A1E92" w14:textId="77777777" w:rsidR="00561937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183C7FE" w14:textId="77777777" w:rsidR="00561937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79C25E7" w14:textId="77777777" w:rsidR="00561937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C66E576" w14:textId="77777777" w:rsidR="00561937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27DB1D7" w14:textId="77777777" w:rsidR="00561937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61937" w:rsidRPr="00567E7A" w14:paraId="56287C02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F8E78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D995ED8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FD868B9" w14:textId="77777777" w:rsidR="00561937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C365C64" w14:textId="77777777" w:rsidR="00561937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C836AB3" w14:textId="77777777" w:rsidR="00561937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8A15754" w14:textId="77777777" w:rsidR="00561937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0A0068F" w14:textId="77777777" w:rsidR="00561937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67E7A" w:rsidRPr="00567E7A" w14:paraId="736574F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2A2D5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F197F6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0395960" w14:textId="77777777" w:rsidR="00567E7A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3269250" w14:textId="77777777" w:rsidR="00567E7A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9C7EA1F" w14:textId="77777777" w:rsidR="00567E7A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56D5FD4" w14:textId="77777777" w:rsidR="00567E7A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0024D8B" w14:textId="77777777" w:rsidR="00567E7A" w:rsidRPr="00567E7A" w:rsidRDefault="007648B9" w:rsidP="00706C35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14:paraId="1645B6D3" w14:textId="77777777" w:rsidR="009713AD" w:rsidRDefault="009713AD" w:rsidP="00567E7A"/>
    <w:p w14:paraId="0B8384D0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44D1AC35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8ACFF7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1B591D9C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5B9712C6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C8527C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321121BC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5647F61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21B8FDE4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50F0E161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44032001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46EF9111" w14:textId="77777777" w:rsidR="00567E7A" w:rsidRPr="008C46FE" w:rsidRDefault="00567E7A" w:rsidP="00706C35">
            <w:pPr>
              <w:jc w:val="center"/>
            </w:pPr>
          </w:p>
          <w:p w14:paraId="6F9D16AF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87C2BC9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4EA8B3BB" w14:textId="77777777" w:rsidR="00567E7A" w:rsidRPr="008C46FE" w:rsidRDefault="00567E7A" w:rsidP="00706C35">
            <w:pPr>
              <w:jc w:val="center"/>
            </w:pPr>
          </w:p>
          <w:p w14:paraId="3903F48F" w14:textId="77777777" w:rsidR="00567E7A" w:rsidRPr="008C46FE" w:rsidRDefault="00567E7A" w:rsidP="00706C35">
            <w:pPr>
              <w:jc w:val="center"/>
            </w:pPr>
          </w:p>
          <w:p w14:paraId="67C9F3CE" w14:textId="77777777" w:rsidR="00567E7A" w:rsidRPr="008C46FE" w:rsidRDefault="00567E7A" w:rsidP="00706C35">
            <w:pPr>
              <w:jc w:val="center"/>
            </w:pPr>
          </w:p>
          <w:p w14:paraId="499B0837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4BD121BF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DB82C3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2D86191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0C7D8E01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7BD7F80" w14:textId="77777777" w:rsidR="00567E7A" w:rsidRPr="00567E7A" w:rsidRDefault="00567E7A" w:rsidP="00754C19"/>
        </w:tc>
      </w:tr>
      <w:tr w:rsidR="00567E7A" w:rsidRPr="00706C35" w14:paraId="1C7D027F" w14:textId="77777777" w:rsidTr="002E150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088AD5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  <w:vAlign w:val="center"/>
          </w:tcPr>
          <w:p w14:paraId="2FC2DD2E" w14:textId="77777777" w:rsidR="00567E7A" w:rsidRPr="00567E7A" w:rsidRDefault="002E1503" w:rsidP="002E1503">
            <w:pPr>
              <w:tabs>
                <w:tab w:val="left" w:pos="2302"/>
              </w:tabs>
              <w:jc w:val="left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 w:rsidR="001A3A8B">
              <w:tab/>
            </w:r>
            <w:r w:rsidR="00567E7A" w:rsidRPr="00567E7A">
              <w:t>x</w:t>
            </w:r>
            <w:r>
              <w:tab/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1ABF258" w14:textId="77777777" w:rsidR="00567E7A" w:rsidRPr="00567E7A" w:rsidRDefault="007648B9" w:rsidP="00754C19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67E7A" w:rsidRPr="00706C35" w14:paraId="3A71A191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D5848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5449DFF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31221E64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4F49F06" w14:textId="77777777" w:rsidR="00567E7A" w:rsidRPr="00567E7A" w:rsidRDefault="007648B9" w:rsidP="00754C19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785619A" w14:textId="77777777" w:rsidR="00567E7A" w:rsidRPr="00567E7A" w:rsidRDefault="007648B9" w:rsidP="00754C19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2FE222C" w14:textId="77777777" w:rsidR="00567E7A" w:rsidRPr="00567E7A" w:rsidRDefault="007648B9" w:rsidP="00754C19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67E7A" w:rsidRPr="00706C35" w14:paraId="1ADC463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4FF84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7AF4123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006B5C5D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31C31ED9" w14:textId="77777777" w:rsidR="00567E7A" w:rsidRPr="00567E7A" w:rsidRDefault="007648B9" w:rsidP="00754C19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583341D" w14:textId="77777777" w:rsidR="00567E7A" w:rsidRPr="00567E7A" w:rsidRDefault="007648B9" w:rsidP="00754C19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3573143D" w14:textId="77777777" w:rsidR="00567E7A" w:rsidRPr="00567E7A" w:rsidRDefault="007648B9" w:rsidP="00754C19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67E7A" w:rsidRPr="00706C35" w14:paraId="19CAE17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7F345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1E074D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193F041D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218D90F2" w14:textId="77777777" w:rsidR="00567E7A" w:rsidRPr="00567E7A" w:rsidRDefault="007648B9" w:rsidP="00754C19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4EFE6789" w14:textId="77777777" w:rsidR="00567E7A" w:rsidRPr="00567E7A" w:rsidRDefault="007648B9" w:rsidP="00754C19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0D6C186" w14:textId="77777777" w:rsidR="00567E7A" w:rsidRPr="00567E7A" w:rsidRDefault="007648B9" w:rsidP="00754C19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67E7A" w:rsidRPr="00706C35" w14:paraId="69A8E153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39278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06AEBCA4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8879B71" w14:textId="77777777" w:rsidR="00567E7A" w:rsidRPr="00567E7A" w:rsidRDefault="007648B9" w:rsidP="00754C19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5634347" w14:textId="77777777" w:rsidR="00567E7A" w:rsidRPr="00567E7A" w:rsidRDefault="007648B9" w:rsidP="00754C19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4C18ACC5" w14:textId="77777777" w:rsidR="00567E7A" w:rsidRPr="00567E7A" w:rsidRDefault="007648B9" w:rsidP="00754C19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67E7A" w:rsidRPr="00706C35" w14:paraId="0D2784A7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D90C3D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7B746E5" w14:textId="77777777" w:rsidR="00567E7A" w:rsidRPr="00567E7A" w:rsidRDefault="007648B9" w:rsidP="00754C19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14:paraId="4018BCC1" w14:textId="77777777" w:rsidR="00567E7A" w:rsidRPr="008C46FE" w:rsidRDefault="00567E7A" w:rsidP="00567E7A"/>
    <w:p w14:paraId="100E19E6" w14:textId="77777777" w:rsidR="00567E7A" w:rsidRDefault="00567E7A" w:rsidP="00567E7A">
      <w:r w:rsidRPr="00567E7A">
        <w:t>eventuelle Erläuterungen des Bieters:</w:t>
      </w:r>
    </w:p>
    <w:p w14:paraId="0804419C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3E2F6ADC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655A1DD" w14:textId="77777777" w:rsidR="00567E7A" w:rsidRPr="00567E7A" w:rsidRDefault="007648B9" w:rsidP="00567E7A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67E7A" w:rsidRPr="00567E7A" w14:paraId="31C177F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C235004" w14:textId="77777777" w:rsidR="00567E7A" w:rsidRPr="00567E7A" w:rsidRDefault="007648B9" w:rsidP="00567E7A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67E7A" w:rsidRPr="00567E7A" w14:paraId="251F8C4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6249972" w14:textId="77777777" w:rsidR="00567E7A" w:rsidRPr="00567E7A" w:rsidRDefault="007648B9" w:rsidP="00567E7A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67E7A" w:rsidRPr="00567E7A" w14:paraId="4924A33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6551572" w14:textId="77777777" w:rsidR="00567E7A" w:rsidRPr="00567E7A" w:rsidRDefault="007648B9" w:rsidP="00567E7A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67E7A" w:rsidRPr="00567E7A" w14:paraId="231F7340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D961E91" w14:textId="77777777" w:rsidR="00567E7A" w:rsidRPr="00567E7A" w:rsidRDefault="007648B9" w:rsidP="00567E7A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67E7A" w:rsidRPr="00567E7A" w14:paraId="5ACD131E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895182C" w14:textId="77777777" w:rsidR="00567E7A" w:rsidRPr="00567E7A" w:rsidRDefault="007648B9" w:rsidP="00567E7A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67E7A" w:rsidRPr="00567E7A" w14:paraId="66E0D5A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8635C83" w14:textId="77777777" w:rsidR="00567E7A" w:rsidRPr="00567E7A" w:rsidRDefault="007648B9" w:rsidP="00567E7A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67E7A" w:rsidRPr="00567E7A" w14:paraId="612870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A71F748" w14:textId="77777777" w:rsidR="00567E7A" w:rsidRPr="00567E7A" w:rsidRDefault="007648B9" w:rsidP="00567E7A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67E7A" w:rsidRPr="00567E7A" w14:paraId="6CE71F0C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76370B1" w14:textId="77777777" w:rsidR="00567E7A" w:rsidRPr="00567E7A" w:rsidRDefault="007648B9" w:rsidP="00567E7A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67E7A" w:rsidRPr="00567E7A" w14:paraId="65C31D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99F0D03" w14:textId="77777777" w:rsidR="00567E7A" w:rsidRPr="00567E7A" w:rsidRDefault="007648B9" w:rsidP="00567E7A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67E7A" w:rsidRPr="00567E7A" w14:paraId="0C47AC4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94DE49A" w14:textId="77777777" w:rsidR="00567E7A" w:rsidRPr="00567E7A" w:rsidRDefault="007648B9" w:rsidP="00567E7A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67E7A" w:rsidRPr="00567E7A" w14:paraId="5543621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4A912CF" w14:textId="77777777" w:rsidR="00567E7A" w:rsidRPr="00567E7A" w:rsidRDefault="007648B9" w:rsidP="00567E7A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67E7A" w:rsidRPr="00567E7A" w14:paraId="0D2FEFE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5162256" w14:textId="77777777" w:rsidR="00567E7A" w:rsidRPr="00567E7A" w:rsidRDefault="007648B9" w:rsidP="00567E7A"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14:paraId="0312F5F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465EE" w14:textId="77777777" w:rsidR="00FE57EB" w:rsidRDefault="00FE57EB">
      <w:r>
        <w:separator/>
      </w:r>
    </w:p>
    <w:p w14:paraId="72A72FAD" w14:textId="77777777" w:rsidR="00FE57EB" w:rsidRDefault="00FE57EB"/>
    <w:p w14:paraId="12DD0659" w14:textId="77777777" w:rsidR="00FE57EB" w:rsidRDefault="00FE57EB"/>
  </w:endnote>
  <w:endnote w:type="continuationSeparator" w:id="0">
    <w:p w14:paraId="4833CEC4" w14:textId="77777777" w:rsidR="00FE57EB" w:rsidRDefault="00FE57EB">
      <w:r>
        <w:continuationSeparator/>
      </w:r>
    </w:p>
    <w:p w14:paraId="06901EC8" w14:textId="77777777" w:rsidR="00FE57EB" w:rsidRDefault="00FE57EB"/>
    <w:p w14:paraId="61F98F82" w14:textId="77777777" w:rsidR="00FE57EB" w:rsidRDefault="00FE57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3007529C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366AF0E2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FA7EAA3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2FDE469" wp14:editId="61304BB6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7E15592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  <w:r w:rsidR="00F9050F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0A9C7A2A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7C15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7C15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3F8EABD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1D88D" w14:textId="77777777" w:rsidR="00FE57EB" w:rsidRDefault="00FE57EB">
      <w:r>
        <w:separator/>
      </w:r>
    </w:p>
  </w:footnote>
  <w:footnote w:type="continuationSeparator" w:id="0">
    <w:p w14:paraId="1868B2DB" w14:textId="77777777" w:rsidR="00FE57EB" w:rsidRDefault="00FE57EB">
      <w:r>
        <w:continuationSeparator/>
      </w:r>
    </w:p>
    <w:p w14:paraId="03A22BBE" w14:textId="77777777" w:rsidR="00FE57EB" w:rsidRDefault="00FE57EB"/>
    <w:p w14:paraId="7F74C3A1" w14:textId="77777777" w:rsidR="00FE57EB" w:rsidRDefault="00FE57EB"/>
  </w:footnote>
  <w:footnote w:id="1">
    <w:p w14:paraId="14D56E79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5AFBCAE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08A413E8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8E966" w14:textId="77777777" w:rsidR="00BC2C5F" w:rsidRDefault="00BC2C5F"/>
  <w:p w14:paraId="50CEAF2B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A10C1" w14:textId="77777777" w:rsidR="00BC2C5F" w:rsidRDefault="00BC2C5F" w:rsidP="00046C8E">
    <w:pPr>
      <w:pStyle w:val="Kopfzeile"/>
    </w:pPr>
    <w:r>
      <w:t>221</w:t>
    </w:r>
    <w:r w:rsidR="00652F68">
      <w:t xml:space="preserve"> - WVER</w:t>
    </w:r>
  </w:p>
  <w:p w14:paraId="33C1A829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/kQD5svaqXNag2Cae7XPW73aNhidX79hEqAK3pOoZKacnUcNQTw/9+6HDulGLdBGcI41wWinwvZZ/ioAEzW8ug==" w:salt="7Hx50Mn0xF/t6m7ASkeqLA=="/>
  <w:defaultTabStop w:val="709"/>
  <w:autoHyphenation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E370C"/>
    <w:rsid w:val="001028D9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41D61"/>
    <w:rsid w:val="002517FD"/>
    <w:rsid w:val="00257C57"/>
    <w:rsid w:val="00263542"/>
    <w:rsid w:val="002748DF"/>
    <w:rsid w:val="002B1B42"/>
    <w:rsid w:val="002C0F7B"/>
    <w:rsid w:val="002C1791"/>
    <w:rsid w:val="002C403D"/>
    <w:rsid w:val="002E1503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2CFF"/>
    <w:rsid w:val="00424038"/>
    <w:rsid w:val="0045228F"/>
    <w:rsid w:val="00454471"/>
    <w:rsid w:val="0045726B"/>
    <w:rsid w:val="00460C00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52F68"/>
    <w:rsid w:val="0066119D"/>
    <w:rsid w:val="00667DCD"/>
    <w:rsid w:val="006A5AED"/>
    <w:rsid w:val="006A66F3"/>
    <w:rsid w:val="006B7CF1"/>
    <w:rsid w:val="006D70A3"/>
    <w:rsid w:val="0070412D"/>
    <w:rsid w:val="00706C35"/>
    <w:rsid w:val="00717C15"/>
    <w:rsid w:val="00724CA7"/>
    <w:rsid w:val="00734EDE"/>
    <w:rsid w:val="0073513A"/>
    <w:rsid w:val="007360BB"/>
    <w:rsid w:val="00754C19"/>
    <w:rsid w:val="007572D1"/>
    <w:rsid w:val="007633C2"/>
    <w:rsid w:val="007648B9"/>
    <w:rsid w:val="0078194F"/>
    <w:rsid w:val="00782E76"/>
    <w:rsid w:val="0078695C"/>
    <w:rsid w:val="00791360"/>
    <w:rsid w:val="007D08B7"/>
    <w:rsid w:val="007E33B2"/>
    <w:rsid w:val="007E61DB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C14BE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255C"/>
    <w:rsid w:val="00B73474"/>
    <w:rsid w:val="00B77EC0"/>
    <w:rsid w:val="00B86564"/>
    <w:rsid w:val="00B96ADB"/>
    <w:rsid w:val="00BA5E42"/>
    <w:rsid w:val="00BC2C5F"/>
    <w:rsid w:val="00BC59D7"/>
    <w:rsid w:val="00BE2383"/>
    <w:rsid w:val="00C101BF"/>
    <w:rsid w:val="00C246AC"/>
    <w:rsid w:val="00C26124"/>
    <w:rsid w:val="00C2678D"/>
    <w:rsid w:val="00C30192"/>
    <w:rsid w:val="00C764C5"/>
    <w:rsid w:val="00C767E7"/>
    <w:rsid w:val="00C96E57"/>
    <w:rsid w:val="00CD54C7"/>
    <w:rsid w:val="00CD5E12"/>
    <w:rsid w:val="00CE5014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33C2"/>
    <w:rsid w:val="00F21669"/>
    <w:rsid w:val="00F32C49"/>
    <w:rsid w:val="00F9050F"/>
    <w:rsid w:val="00F92CF7"/>
    <w:rsid w:val="00FA0151"/>
    <w:rsid w:val="00FA7340"/>
    <w:rsid w:val="00FB37F2"/>
    <w:rsid w:val="00FC0982"/>
    <w:rsid w:val="00FC1057"/>
    <w:rsid w:val="00FD49AF"/>
    <w:rsid w:val="00FE57EB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5B929BD"/>
  <w15:docId w15:val="{105E48B9-7093-44EB-880E-5063DBF06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A9FA2-ED26-4EB2-A796-E2A55B1C1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386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Weisshoff, Manuela</cp:lastModifiedBy>
  <cp:revision>19</cp:revision>
  <cp:lastPrinted>2010-03-03T17:04:00Z</cp:lastPrinted>
  <dcterms:created xsi:type="dcterms:W3CDTF">2019-12-04T14:18:00Z</dcterms:created>
  <dcterms:modified xsi:type="dcterms:W3CDTF">2026-05-22T14:29:00Z</dcterms:modified>
</cp:coreProperties>
</file>